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F20E6" w14:textId="77777777" w:rsidR="00531D02" w:rsidRPr="00531D02" w:rsidRDefault="00531D02" w:rsidP="00531D0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531D0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Thomas VIOLL</w:t>
      </w:r>
      <w:r w:rsidRPr="00531D0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 w:rsidRPr="00531D0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531D0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d.ca.1483)</w:t>
      </w:r>
    </w:p>
    <w:p w14:paraId="199DEDF3" w14:textId="77777777" w:rsidR="00531D02" w:rsidRPr="00531D02" w:rsidRDefault="00531D02" w:rsidP="00531D0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ABE4750" w14:textId="77777777" w:rsidR="00531D02" w:rsidRPr="00531D02" w:rsidRDefault="00531D02" w:rsidP="00531D0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0C29F34" w14:textId="77777777" w:rsidR="00531D02" w:rsidRPr="00531D02" w:rsidRDefault="00531D02" w:rsidP="00531D0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531D0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531D0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He had died by this time.</w:t>
      </w:r>
    </w:p>
    <w:p w14:paraId="5562713F" w14:textId="77777777" w:rsidR="00531D02" w:rsidRDefault="00531D02" w:rsidP="00531D02">
      <w:pPr>
        <w:pStyle w:val="NoSpacing"/>
        <w:jc w:val="both"/>
        <w:rPr>
          <w:rStyle w:val="Hyperlink"/>
          <w:rFonts w:ascii="Times New Roman" w:eastAsia="Calibri" w:hAnsi="Times New Roman" w:cs="Times New Roman"/>
          <w:sz w:val="24"/>
          <w:szCs w:val="24"/>
        </w:rPr>
      </w:pPr>
      <w:r w:rsidRPr="00531D0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531D0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</w:rPr>
        <w:t xml:space="preserve">  )</w:t>
      </w:r>
    </w:p>
    <w:p w14:paraId="3C9F522E" w14:textId="77777777" w:rsidR="00531D02" w:rsidRDefault="00531D02" w:rsidP="00531D02">
      <w:pPr>
        <w:pStyle w:val="NoSpacing"/>
        <w:jc w:val="both"/>
        <w:rPr>
          <w:rStyle w:val="Hyperlink"/>
          <w:rFonts w:ascii="Times New Roman" w:eastAsia="Calibri" w:hAnsi="Times New Roman" w:cs="Times New Roman"/>
          <w:sz w:val="24"/>
          <w:szCs w:val="24"/>
        </w:rPr>
      </w:pPr>
    </w:p>
    <w:p w14:paraId="472095D0" w14:textId="77777777" w:rsidR="00531D02" w:rsidRDefault="00531D02" w:rsidP="00531D02">
      <w:pPr>
        <w:pStyle w:val="NoSpacing"/>
        <w:jc w:val="both"/>
        <w:rPr>
          <w:rStyle w:val="Hyperlink"/>
          <w:rFonts w:ascii="Times New Roman" w:eastAsia="Calibri" w:hAnsi="Times New Roman" w:cs="Times New Roman"/>
          <w:sz w:val="24"/>
          <w:szCs w:val="24"/>
        </w:rPr>
      </w:pPr>
    </w:p>
    <w:p w14:paraId="48202401" w14:textId="77777777" w:rsidR="00531D02" w:rsidRPr="00531D02" w:rsidRDefault="00531D02" w:rsidP="00531D0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531D0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Executrix:   Elizabeth </w:t>
      </w:r>
      <w:proofErr w:type="spellStart"/>
      <w:r w:rsidRPr="00531D0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Violl</w:t>
      </w:r>
      <w:proofErr w:type="spellEnd"/>
      <w:r w:rsidRPr="00531D0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Maidenhead(q.v.).     (ibid.)</w:t>
      </w:r>
    </w:p>
    <w:p w14:paraId="1412133B" w14:textId="77777777" w:rsidR="00531D02" w:rsidRPr="00531D02" w:rsidRDefault="00531D02" w:rsidP="00531D0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478823F" w14:textId="77777777" w:rsidR="00531D02" w:rsidRPr="00531D02" w:rsidRDefault="00531D02" w:rsidP="00531D0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E296D1F" w14:textId="77777777" w:rsidR="00531D02" w:rsidRPr="00531D02" w:rsidRDefault="00531D02" w:rsidP="00531D0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531D0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14 June 2021</w:t>
      </w:r>
    </w:p>
    <w:p w14:paraId="37F41CA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8D629" w14:textId="77777777" w:rsidR="00531D02" w:rsidRDefault="00531D02" w:rsidP="009139A6">
      <w:r>
        <w:separator/>
      </w:r>
    </w:p>
  </w:endnote>
  <w:endnote w:type="continuationSeparator" w:id="0">
    <w:p w14:paraId="1A5E850F" w14:textId="77777777" w:rsidR="00531D02" w:rsidRDefault="00531D0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D57F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0E06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2ECA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D3573" w14:textId="77777777" w:rsidR="00531D02" w:rsidRDefault="00531D02" w:rsidP="009139A6">
      <w:r>
        <w:separator/>
      </w:r>
    </w:p>
  </w:footnote>
  <w:footnote w:type="continuationSeparator" w:id="0">
    <w:p w14:paraId="25FD95A5" w14:textId="77777777" w:rsidR="00531D02" w:rsidRDefault="00531D0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7B2F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6AD7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4B7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D02"/>
    <w:rsid w:val="000666E0"/>
    <w:rsid w:val="002510B7"/>
    <w:rsid w:val="00531D0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12992"/>
  <w15:chartTrackingRefBased/>
  <w15:docId w15:val="{5B6F5A06-432E-4F40-903D-1A34F8476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31D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2021-07-26T20:56:00Z</dcterms:created>
  <dcterms:modified xsi:type="dcterms:W3CDTF">2021-07-26T20:57:00Z</dcterms:modified>
</cp:coreProperties>
</file>